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7B536" w14:textId="77777777" w:rsidR="008A6ABE" w:rsidRDefault="008A6ABE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ROSE</w:t>
      </w:r>
      <w:r>
        <w:rPr>
          <w:rFonts w:ascii="Times New Roman" w:hAnsi="Times New Roman" w:cs="Times New Roman"/>
          <w:sz w:val="24"/>
          <w:szCs w:val="24"/>
        </w:rPr>
        <w:t xml:space="preserve">        (fl.1484)</w:t>
      </w:r>
    </w:p>
    <w:p w14:paraId="6CBFB886" w14:textId="77777777" w:rsidR="008A6ABE" w:rsidRDefault="008A6ABE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Kirklees Nunnery.</w:t>
      </w:r>
    </w:p>
    <w:p w14:paraId="1216D9B4" w14:textId="77777777" w:rsidR="008A6ABE" w:rsidRDefault="008A6ABE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AA8CF5" w14:textId="77777777" w:rsidR="008A6ABE" w:rsidRDefault="008A6ABE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EE602E" w14:textId="77777777" w:rsidR="008A6ABE" w:rsidRDefault="008A6ABE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Franciscans in York</w:t>
      </w:r>
    </w:p>
    <w:p w14:paraId="11ECA200" w14:textId="77777777" w:rsidR="008A6ABE" w:rsidRDefault="008A6ABE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3E0F92F2" w14:textId="33D6493C" w:rsidR="008A6ABE" w:rsidRDefault="008A6ABE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0F283F1F" w14:textId="77777777" w:rsidR="00E81A23" w:rsidRDefault="00E81A23" w:rsidP="00E81A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the Dominicans in York by</w:t>
      </w:r>
    </w:p>
    <w:p w14:paraId="160A43E8" w14:textId="77777777" w:rsidR="00E81A23" w:rsidRDefault="00E81A23" w:rsidP="00E81A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22DBE53D" w14:textId="60830E9B" w:rsidR="00E81A23" w:rsidRDefault="00E81A23" w:rsidP="00E81A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835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E5835">
        <w:rPr>
          <w:rFonts w:ascii="Times New Roman" w:hAnsi="Times New Roman" w:cs="Times New Roman"/>
          <w:sz w:val="24"/>
          <w:szCs w:val="24"/>
        </w:rPr>
        <w:t>)</w:t>
      </w:r>
    </w:p>
    <w:p w14:paraId="4DD494CB" w14:textId="77777777" w:rsidR="001E64A0" w:rsidRDefault="001E64A0" w:rsidP="001E64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Austin Friars at</w:t>
      </w:r>
    </w:p>
    <w:p w14:paraId="6F5D0E9A" w14:textId="77777777" w:rsidR="001E64A0" w:rsidRDefault="001E64A0" w:rsidP="001E64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1ED433D1" w14:textId="6006287F" w:rsidR="001E64A0" w:rsidRDefault="001E64A0" w:rsidP="001E64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3EC46374" w14:textId="77777777" w:rsidR="00E81A23" w:rsidRDefault="00E81A23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532DEF" w14:textId="2705FAB7" w:rsidR="008A6ABE" w:rsidRDefault="008A6ABE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B48BC8" w14:textId="2B701240" w:rsidR="00E81A23" w:rsidRDefault="00E81A23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September 2021</w:t>
      </w:r>
    </w:p>
    <w:p w14:paraId="0578FDF1" w14:textId="5966D73F" w:rsidR="001E64A0" w:rsidRPr="00C17D89" w:rsidRDefault="001E64A0" w:rsidP="008A6A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2022</w:t>
      </w:r>
    </w:p>
    <w:p w14:paraId="410E026B" w14:textId="4D160F0D" w:rsidR="00BA00AB" w:rsidRPr="008A6AB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A6A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A7D5" w14:textId="77777777" w:rsidR="0078702E" w:rsidRDefault="0078702E" w:rsidP="009139A6">
      <w:r>
        <w:separator/>
      </w:r>
    </w:p>
  </w:endnote>
  <w:endnote w:type="continuationSeparator" w:id="0">
    <w:p w14:paraId="3F8FF377" w14:textId="77777777" w:rsidR="0078702E" w:rsidRDefault="007870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5F4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516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CE7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5D7DA" w14:textId="77777777" w:rsidR="0078702E" w:rsidRDefault="0078702E" w:rsidP="009139A6">
      <w:r>
        <w:separator/>
      </w:r>
    </w:p>
  </w:footnote>
  <w:footnote w:type="continuationSeparator" w:id="0">
    <w:p w14:paraId="35DFC85B" w14:textId="77777777" w:rsidR="0078702E" w:rsidRDefault="007870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FEF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87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108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ABE"/>
    <w:rsid w:val="000666E0"/>
    <w:rsid w:val="001E64A0"/>
    <w:rsid w:val="002510B7"/>
    <w:rsid w:val="005C130B"/>
    <w:rsid w:val="0078702E"/>
    <w:rsid w:val="00826F5C"/>
    <w:rsid w:val="008A6ABE"/>
    <w:rsid w:val="009139A6"/>
    <w:rsid w:val="009448BB"/>
    <w:rsid w:val="00A3176C"/>
    <w:rsid w:val="00BA00AB"/>
    <w:rsid w:val="00E81A2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38D40"/>
  <w15:chartTrackingRefBased/>
  <w15:docId w15:val="{5874CE32-C65F-4242-A493-3CAC71232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2021-03-01T17:24:00Z</dcterms:created>
  <dcterms:modified xsi:type="dcterms:W3CDTF">2022-03-14T09:12:00Z</dcterms:modified>
</cp:coreProperties>
</file>